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Bf Rot am See, Str. 4953; Zwischenbaustufe 3c Awanst Satteldorf; Kabeltiefbauarbeiten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F176AF5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C876B2" w:rsidRPr="00C876B2">
        <w:rPr>
          <w:rFonts w:ascii="DB Office" w:hAnsi="DB Office"/>
          <w:noProof/>
          <w:sz w:val="16"/>
        </w:rPr>
        <w:t>DB RegioNetz Infrastruktur GmbH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CB4329" w:rsidRPr="00CB4329">
        <w:rPr>
          <w:rFonts w:ascii="DB Office" w:hAnsi="DB Office"/>
          <w:noProof/>
          <w:sz w:val="16"/>
        </w:rPr>
        <w:t>Europa-Allee 70-76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C1749A" w:rsidRPr="00C1749A">
        <w:rPr>
          <w:rFonts w:ascii="DB Office" w:hAnsi="DB Office"/>
          <w:noProof/>
          <w:sz w:val="16"/>
        </w:rPr>
        <w:t>60486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9F0466" w:rsidRPr="009F0466">
        <w:rPr>
          <w:rFonts w:ascii="DB Office" w:hAnsi="DB Office"/>
          <w:noProof/>
          <w:sz w:val="16"/>
        </w:rPr>
        <w:t>Frankfurt am Main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4E35AD88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610104" w:rsidRPr="00610104">
        <w:rPr>
          <w:rFonts w:ascii="DB Office" w:hAnsi="DB Office"/>
          <w:noProof/>
          <w:sz w:val="16"/>
        </w:rPr>
        <w:t>DB RegioNetz Infrastruktur GmbH</w:t>
      </w:r>
      <w:r w:rsidR="008D50B2">
        <w:rPr>
          <w:rFonts w:ascii="DB Office" w:hAnsi="DB Office"/>
          <w:noProof/>
          <w:sz w:val="16"/>
        </w:rPr>
        <w:t xml:space="preserve">, </w:t>
      </w:r>
      <w:r w:rsidR="008D50B2" w:rsidRPr="008D50B2">
        <w:rPr>
          <w:rFonts w:ascii="DB Office" w:hAnsi="DB Office"/>
          <w:noProof/>
          <w:sz w:val="16"/>
        </w:rPr>
        <w:t>V.I-RNI-WFB-IP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="00162918" w:rsidRPr="00162918">
        <w:rPr>
          <w:rFonts w:ascii="DB Office" w:hAnsi="DB Office"/>
          <w:noProof/>
          <w:sz w:val="16"/>
        </w:rPr>
        <w:t>Elisenstraße 30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="006812C7" w:rsidRPr="006812C7">
        <w:rPr>
          <w:rFonts w:ascii="DB Office" w:hAnsi="DB Office"/>
          <w:noProof/>
          <w:sz w:val="16"/>
        </w:rPr>
        <w:t>63739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="00EF7F87" w:rsidRPr="00EF7F87">
        <w:rPr>
          <w:rFonts w:ascii="DB Office" w:hAnsi="DB Office"/>
          <w:noProof/>
          <w:sz w:val="16"/>
        </w:rPr>
        <w:t xml:space="preserve">Aschaffenburg 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>(Ort, Datum)</w:t>
      </w:r>
      <w:r w:rsidRPr="00397C54">
        <w:rPr>
          <w:rFonts w:ascii="DB Office" w:hAnsi="DB Office"/>
        </w:rPr>
        <w:t xml:space="preserve">   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5D13" w14:textId="77777777" w:rsidR="00765072" w:rsidRDefault="00765072">
      <w:r>
        <w:separator/>
      </w:r>
    </w:p>
  </w:endnote>
  <w:endnote w:type="continuationSeparator" w:id="0">
    <w:p w14:paraId="1D270D3E" w14:textId="77777777" w:rsidR="00765072" w:rsidRDefault="0076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3164E" w14:textId="77777777" w:rsidR="00765072" w:rsidRDefault="00765072">
      <w:r>
        <w:separator/>
      </w:r>
    </w:p>
  </w:footnote>
  <w:footnote w:type="continuationSeparator" w:id="0">
    <w:p w14:paraId="537F1A55" w14:textId="77777777" w:rsidR="00765072" w:rsidRDefault="0076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54A0E"/>
    <w:rsid w:val="00162918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10104"/>
    <w:rsid w:val="0062278C"/>
    <w:rsid w:val="00630F9A"/>
    <w:rsid w:val="0063747E"/>
    <w:rsid w:val="00647578"/>
    <w:rsid w:val="00676A21"/>
    <w:rsid w:val="006812C7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65072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8D50B2"/>
    <w:rsid w:val="00927793"/>
    <w:rsid w:val="00986AB8"/>
    <w:rsid w:val="009F0466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0E2A"/>
    <w:rsid w:val="00B56B55"/>
    <w:rsid w:val="00B71C2E"/>
    <w:rsid w:val="00BA373D"/>
    <w:rsid w:val="00BA612B"/>
    <w:rsid w:val="00BC1A18"/>
    <w:rsid w:val="00BC1C43"/>
    <w:rsid w:val="00BC7349"/>
    <w:rsid w:val="00C1749A"/>
    <w:rsid w:val="00C57F19"/>
    <w:rsid w:val="00C76B2B"/>
    <w:rsid w:val="00C8663D"/>
    <w:rsid w:val="00C876B2"/>
    <w:rsid w:val="00C91B48"/>
    <w:rsid w:val="00CA16F5"/>
    <w:rsid w:val="00CB4329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EF7F87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9CCA7-EC16-41CF-AAAF-EF7A378C0C9E}">
  <ds:schemaRefs>
    <ds:schemaRef ds:uri="http://schemas.microsoft.com/office/2006/metadata/properties"/>
    <ds:schemaRef ds:uri="http://schemas.microsoft.com/office/infopath/2007/PartnerControls"/>
    <ds:schemaRef ds:uri="2ebc72de-abb3-449c-bd5e-ee72ce611bd5"/>
    <ds:schemaRef ds:uri="c1730600-d580-48fb-9192-b8950ff80c3a"/>
  </ds:schemaRefs>
</ds:datastoreItem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D367C5-5052-4A5E-8091-D0209935D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315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Vera Neumann</cp:lastModifiedBy>
  <cp:revision>11</cp:revision>
  <cp:lastPrinted>2011-06-24T07:55:00Z</cp:lastPrinted>
  <dcterms:created xsi:type="dcterms:W3CDTF">2024-06-21T14:15:00Z</dcterms:created>
  <dcterms:modified xsi:type="dcterms:W3CDTF">2026-01-28T10:12:00Z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